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7E78F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8D5B6F" w:rsidRDefault="0081531C" w:rsidP="008D5B6F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D5B6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228"/>
        <w:gridCol w:w="1388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9B46F1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22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9B46F1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DD6E42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DD6E4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416" w:type="dxa"/>
          </w:tcPr>
          <w:p w:rsidR="004125F7" w:rsidRPr="003B412E" w:rsidRDefault="00200980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28" w:type="dxa"/>
          </w:tcPr>
          <w:p w:rsidR="004125F7" w:rsidRDefault="009B46F1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3</w:t>
            </w:r>
          </w:p>
        </w:tc>
        <w:tc>
          <w:tcPr>
            <w:tcW w:w="1388" w:type="dxa"/>
          </w:tcPr>
          <w:p w:rsidR="004125F7" w:rsidRDefault="00200980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6C0" w:rsidRDefault="003556C0">
      <w:r>
        <w:separator/>
      </w:r>
    </w:p>
  </w:endnote>
  <w:endnote w:type="continuationSeparator" w:id="0">
    <w:p w:rsidR="003556C0" w:rsidRDefault="0035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6C0" w:rsidRDefault="003556C0">
      <w:r>
        <w:separator/>
      </w:r>
    </w:p>
  </w:footnote>
  <w:footnote w:type="continuationSeparator" w:id="0">
    <w:p w:rsidR="003556C0" w:rsidRDefault="0035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1016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1016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980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C34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089F"/>
    <w:rsid w:val="00326426"/>
    <w:rsid w:val="00332EFE"/>
    <w:rsid w:val="003333BC"/>
    <w:rsid w:val="003442D0"/>
    <w:rsid w:val="003470A9"/>
    <w:rsid w:val="003556C0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19FA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1016E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3417"/>
    <w:rsid w:val="007859A3"/>
    <w:rsid w:val="0079238E"/>
    <w:rsid w:val="00793F0B"/>
    <w:rsid w:val="007B2505"/>
    <w:rsid w:val="007C178A"/>
    <w:rsid w:val="007C364A"/>
    <w:rsid w:val="007D4947"/>
    <w:rsid w:val="007E78F5"/>
    <w:rsid w:val="007F13DC"/>
    <w:rsid w:val="00801E12"/>
    <w:rsid w:val="00806786"/>
    <w:rsid w:val="00813B8A"/>
    <w:rsid w:val="0081531C"/>
    <w:rsid w:val="00830F8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84AEC"/>
    <w:rsid w:val="008B44FD"/>
    <w:rsid w:val="008C3822"/>
    <w:rsid w:val="008D5B6F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B46F1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D6E42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C54E5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440C-BBDA-46CD-A7B0-683A5443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35</cp:revision>
  <cp:lastPrinted>2015-01-19T07:15:00Z</cp:lastPrinted>
  <dcterms:created xsi:type="dcterms:W3CDTF">2017-01-06T01:59:00Z</dcterms:created>
  <dcterms:modified xsi:type="dcterms:W3CDTF">2018-02-01T09:22:00Z</dcterms:modified>
</cp:coreProperties>
</file>